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649A9" w14:textId="77777777" w:rsidR="00D223E3" w:rsidRPr="0063695B" w:rsidRDefault="00D223E3" w:rsidP="00D223E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3695B">
        <w:rPr>
          <w:rFonts w:asciiTheme="minorHAnsi" w:hAnsiTheme="minorHAnsi" w:cstheme="minorHAnsi"/>
          <w:b/>
          <w:sz w:val="22"/>
          <w:szCs w:val="22"/>
        </w:rPr>
        <w:t>Programul Regiunea Centru</w:t>
      </w:r>
    </w:p>
    <w:p w14:paraId="2CF49A55" w14:textId="77777777" w:rsidR="00D223E3" w:rsidRPr="0063695B" w:rsidRDefault="00D223E3" w:rsidP="00D223E3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</w:pPr>
      <w:r w:rsidRPr="0063695B"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  <w:t xml:space="preserve">Prioritatea 1 O regiune competitivă prin inovare și întreprinderi dinamice pentru o economie inteligentă </w:t>
      </w:r>
    </w:p>
    <w:p w14:paraId="3ED182B9" w14:textId="77777777" w:rsidR="00D223E3" w:rsidRPr="0063695B" w:rsidRDefault="00D223E3" w:rsidP="00D223E3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</w:pPr>
      <w:r w:rsidRPr="0063695B"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  <w:t>OS 1.3.  Intensificarea creșterii durabile și a competitivităţii IMM-urilor și crearea de locuri de muncă în cadrul IMM-urilor, inclusiv prin investiţii productive</w:t>
      </w:r>
    </w:p>
    <w:p w14:paraId="0690D6DE" w14:textId="77777777" w:rsidR="00D223E3" w:rsidRPr="0063695B" w:rsidRDefault="00D223E3" w:rsidP="00D223E3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</w:pPr>
      <w:r w:rsidRPr="0063695B"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  <w:t>OS 1.4 (iv) Dezvoltarea competenţelor pentru specializare inteligentă, tranziţie</w:t>
      </w:r>
    </w:p>
    <w:p w14:paraId="7D8FA616" w14:textId="77777777" w:rsidR="00D223E3" w:rsidRPr="0063695B" w:rsidRDefault="00D223E3" w:rsidP="00D223E3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</w:pPr>
      <w:r w:rsidRPr="0063695B"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  <w:t>industrială și antreprenoriat</w:t>
      </w:r>
    </w:p>
    <w:p w14:paraId="0AE396FA" w14:textId="06B07AB8" w:rsidR="00D223E3" w:rsidRPr="0063695B" w:rsidRDefault="00625322" w:rsidP="00D223E3">
      <w:pPr>
        <w:rPr>
          <w:rFonts w:asciiTheme="minorHAnsi" w:hAnsiTheme="minorHAnsi" w:cstheme="minorHAnsi"/>
          <w:b/>
          <w:sz w:val="22"/>
          <w:szCs w:val="22"/>
        </w:rPr>
      </w:pPr>
      <w:r w:rsidRPr="0063695B">
        <w:rPr>
          <w:rFonts w:asciiTheme="minorHAnsi" w:hAnsiTheme="minorHAnsi" w:cstheme="minorHAnsi"/>
          <w:b/>
          <w:sz w:val="22"/>
          <w:szCs w:val="22"/>
        </w:rPr>
        <w:t>Acțiunea</w:t>
      </w:r>
      <w:r w:rsidR="00D223E3" w:rsidRPr="0063695B">
        <w:rPr>
          <w:rFonts w:asciiTheme="minorHAnsi" w:hAnsiTheme="minorHAnsi" w:cstheme="minorHAnsi"/>
          <w:b/>
          <w:sz w:val="22"/>
          <w:szCs w:val="22"/>
        </w:rPr>
        <w:t xml:space="preserve"> 2: Structuri de sprijin pentru dezvoltare IMM</w:t>
      </w:r>
    </w:p>
    <w:p w14:paraId="7B54E0B7" w14:textId="07284111" w:rsidR="00625322" w:rsidRPr="00625322" w:rsidRDefault="002C32FD" w:rsidP="00625322">
      <w:pPr>
        <w:rPr>
          <w:rFonts w:asciiTheme="minorHAnsi" w:hAnsiTheme="minorHAnsi" w:cstheme="minorHAnsi"/>
          <w:b/>
          <w:sz w:val="22"/>
          <w:szCs w:val="22"/>
        </w:rPr>
      </w:pPr>
      <w:r w:rsidRPr="0063695B">
        <w:rPr>
          <w:rFonts w:asciiTheme="minorHAnsi" w:hAnsiTheme="minorHAnsi" w:cstheme="minorHAnsi"/>
          <w:b/>
          <w:sz w:val="22"/>
          <w:szCs w:val="22"/>
        </w:rPr>
        <w:t>Intervenția</w:t>
      </w:r>
      <w:r w:rsidR="0062532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25322" w:rsidRPr="00625322">
        <w:rPr>
          <w:rFonts w:asciiTheme="minorHAnsi" w:hAnsiTheme="minorHAnsi" w:cstheme="minorHAnsi"/>
          <w:b/>
          <w:bCs/>
          <w:sz w:val="22"/>
          <w:szCs w:val="22"/>
        </w:rPr>
        <w:t>151: Incubatoare si acceleratoare de afaceri- APEL 2</w:t>
      </w:r>
    </w:p>
    <w:p w14:paraId="7A73DD91" w14:textId="023DC738" w:rsidR="005C7AFF" w:rsidRPr="0063695B" w:rsidRDefault="005C7AFF" w:rsidP="00625322">
      <w:pPr>
        <w:rPr>
          <w:rFonts w:asciiTheme="minorHAnsi" w:hAnsiTheme="minorHAnsi" w:cstheme="minorHAnsi"/>
          <w:sz w:val="22"/>
          <w:szCs w:val="22"/>
        </w:rPr>
      </w:pPr>
    </w:p>
    <w:p w14:paraId="4A08102B" w14:textId="77777777" w:rsidR="005C7AFF" w:rsidRPr="0063695B" w:rsidRDefault="005C7AFF" w:rsidP="005C7AF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2610B47" w14:textId="77777777" w:rsidR="005C7AFF" w:rsidRPr="0063695B" w:rsidRDefault="005C7AFF" w:rsidP="005C7AF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FFA6B79" w14:textId="3D75366A" w:rsidR="00924776" w:rsidRPr="0063695B" w:rsidRDefault="00924776" w:rsidP="00924776">
      <w:pPr>
        <w:jc w:val="right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63695B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Anexa 1</w:t>
      </w:r>
      <w:r w:rsidR="0063695B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2</w:t>
      </w:r>
    </w:p>
    <w:p w14:paraId="54F9E223" w14:textId="77777777" w:rsidR="00924776" w:rsidRPr="0063695B" w:rsidRDefault="00924776" w:rsidP="00924776">
      <w:pPr>
        <w:jc w:val="right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1165491C" w14:textId="77777777" w:rsidR="00924776" w:rsidRPr="0063695B" w:rsidRDefault="00924776" w:rsidP="00924776">
      <w:pPr>
        <w:jc w:val="center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75B27C54" w14:textId="77777777" w:rsidR="00924776" w:rsidRPr="0063695B" w:rsidRDefault="00924776" w:rsidP="00924776">
      <w:pPr>
        <w:jc w:val="center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63695B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Notă </w:t>
      </w:r>
    </w:p>
    <w:p w14:paraId="5B589574" w14:textId="77777777" w:rsidR="00924776" w:rsidRPr="0063695B" w:rsidRDefault="00924776" w:rsidP="00924776">
      <w:pPr>
        <w:jc w:val="center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63695B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privind fundamentarea costurilor</w:t>
      </w:r>
    </w:p>
    <w:p w14:paraId="706A758E" w14:textId="77777777" w:rsidR="00924776" w:rsidRPr="0063695B" w:rsidRDefault="00924776" w:rsidP="00924776">
      <w:pPr>
        <w:jc w:val="center"/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</w:p>
    <w:p w14:paraId="3F2CB070" w14:textId="77777777" w:rsidR="00924776" w:rsidRPr="0063695B" w:rsidRDefault="00924776" w:rsidP="00924776">
      <w:pPr>
        <w:jc w:val="center"/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</w:p>
    <w:p w14:paraId="3079893D" w14:textId="77777777" w:rsidR="00924776" w:rsidRPr="0063695B" w:rsidRDefault="00924776" w:rsidP="00924776">
      <w:pPr>
        <w:jc w:val="center"/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</w:p>
    <w:p w14:paraId="4192A6C0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  <w:r w:rsidRPr="0063695B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 xml:space="preserve">Acest model se va completa de către proiectant si se va data, semna și ștampila </w:t>
      </w:r>
    </w:p>
    <w:p w14:paraId="3213F96E" w14:textId="77777777" w:rsidR="00924776" w:rsidRPr="0063695B" w:rsidRDefault="00924776" w:rsidP="00924776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4354B718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63695B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În cadrul proiectului nr. ............. </w:t>
      </w:r>
      <w:r w:rsidRPr="0063695B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>(nr proiect- DALI/SF/PT)</w:t>
      </w:r>
      <w:r w:rsidRPr="0063695B">
        <w:rPr>
          <w:rFonts w:asciiTheme="minorHAnsi" w:eastAsia="MS Mincho" w:hAnsiTheme="minorHAnsi" w:cstheme="minorHAnsi"/>
          <w:sz w:val="22"/>
          <w:szCs w:val="22"/>
          <w:lang w:eastAsia="en-US"/>
        </w:rPr>
        <w:t>,  cu titlul ........................................................................ (</w:t>
      </w:r>
      <w:r w:rsidRPr="0063695B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>titlul proiectului)</w:t>
      </w:r>
      <w:r w:rsidRPr="0063695B">
        <w:rPr>
          <w:rFonts w:asciiTheme="minorHAnsi" w:eastAsia="MS Mincho" w:hAnsiTheme="minorHAnsi" w:cstheme="minorHAnsi"/>
          <w:sz w:val="22"/>
          <w:szCs w:val="22"/>
          <w:lang w:eastAsia="en-US"/>
        </w:rPr>
        <w:t>, solicitant ...................................</w:t>
      </w:r>
      <w:r w:rsidRPr="0063695B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 xml:space="preserve">(denumire solicitant), </w:t>
      </w:r>
      <w:r w:rsidRPr="0063695B">
        <w:rPr>
          <w:rFonts w:asciiTheme="minorHAnsi" w:eastAsia="MS Mincho" w:hAnsiTheme="minorHAnsi" w:cstheme="minorHAnsi"/>
          <w:sz w:val="22"/>
          <w:szCs w:val="22"/>
          <w:lang w:eastAsia="en-US"/>
        </w:rPr>
        <w:t>sunt propuse lucrări/echipamente/dotări, ale căror costuri au fost stabilite după cum urmează:</w:t>
      </w:r>
    </w:p>
    <w:p w14:paraId="2400EE29" w14:textId="77777777" w:rsidR="00924776" w:rsidRPr="0063695B" w:rsidRDefault="00924776" w:rsidP="00924776">
      <w:pPr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</w:p>
    <w:p w14:paraId="52BD5796" w14:textId="77777777" w:rsidR="00924776" w:rsidRPr="0063695B" w:rsidRDefault="00924776" w:rsidP="00924776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63695B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924776" w:rsidRPr="0063695B" w14:paraId="7B118465" w14:textId="77777777" w:rsidTr="00F14CFD">
        <w:tc>
          <w:tcPr>
            <w:tcW w:w="4644" w:type="dxa"/>
            <w:vAlign w:val="center"/>
          </w:tcPr>
          <w:p w14:paraId="44D5F447" w14:textId="77777777" w:rsidR="00924776" w:rsidRPr="0063695B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  <w:r w:rsidRPr="0063695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  <w:t>Categorie de lucrări/ echipamente/servicii</w:t>
            </w:r>
          </w:p>
        </w:tc>
        <w:tc>
          <w:tcPr>
            <w:tcW w:w="4678" w:type="dxa"/>
            <w:vAlign w:val="center"/>
          </w:tcPr>
          <w:p w14:paraId="5F091903" w14:textId="77777777" w:rsidR="00924776" w:rsidRPr="0063695B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  <w:r w:rsidRPr="0063695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  <w:t>Documente justificative care stau la baza stabilirii costului aferent*</w:t>
            </w:r>
          </w:p>
        </w:tc>
      </w:tr>
      <w:tr w:rsidR="00924776" w:rsidRPr="0063695B" w14:paraId="1E55F244" w14:textId="77777777" w:rsidTr="00F14CFD">
        <w:tc>
          <w:tcPr>
            <w:tcW w:w="4644" w:type="dxa"/>
            <w:vAlign w:val="center"/>
          </w:tcPr>
          <w:p w14:paraId="6A10FDA4" w14:textId="77777777" w:rsidR="00924776" w:rsidRPr="0063695B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  <w:tc>
          <w:tcPr>
            <w:tcW w:w="4678" w:type="dxa"/>
            <w:vAlign w:val="center"/>
          </w:tcPr>
          <w:p w14:paraId="28DF6C99" w14:textId="77777777" w:rsidR="00924776" w:rsidRPr="0063695B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</w:tr>
      <w:tr w:rsidR="00924776" w:rsidRPr="0063695B" w14:paraId="0F47EE48" w14:textId="77777777" w:rsidTr="00F14CFD">
        <w:tc>
          <w:tcPr>
            <w:tcW w:w="4644" w:type="dxa"/>
            <w:vAlign w:val="center"/>
          </w:tcPr>
          <w:p w14:paraId="623BD585" w14:textId="77777777" w:rsidR="00924776" w:rsidRPr="0063695B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  <w:tc>
          <w:tcPr>
            <w:tcW w:w="4678" w:type="dxa"/>
            <w:vAlign w:val="center"/>
          </w:tcPr>
          <w:p w14:paraId="2C7B3FB6" w14:textId="77777777" w:rsidR="00924776" w:rsidRPr="0063695B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</w:tr>
      <w:tr w:rsidR="00924776" w:rsidRPr="0063695B" w14:paraId="428D3A6C" w14:textId="77777777" w:rsidTr="00F14CFD">
        <w:tc>
          <w:tcPr>
            <w:tcW w:w="4644" w:type="dxa"/>
            <w:vAlign w:val="center"/>
          </w:tcPr>
          <w:p w14:paraId="558CE65E" w14:textId="77777777" w:rsidR="00924776" w:rsidRPr="0063695B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  <w:tc>
          <w:tcPr>
            <w:tcW w:w="4678" w:type="dxa"/>
            <w:vAlign w:val="center"/>
          </w:tcPr>
          <w:p w14:paraId="196E966B" w14:textId="77777777" w:rsidR="00924776" w:rsidRPr="0063695B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</w:tr>
    </w:tbl>
    <w:p w14:paraId="3F0719E0" w14:textId="77777777" w:rsidR="00924776" w:rsidRPr="0063695B" w:rsidRDefault="00924776" w:rsidP="00924776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0E787BA6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3F2C378B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63695B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............................ </w:t>
      </w:r>
      <w:r w:rsidRPr="0063695B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>(denumire proiectant)</w:t>
      </w:r>
      <w:r w:rsidRPr="0063695B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 certific corectitudinea datelor prezentate mai sus.</w:t>
      </w:r>
    </w:p>
    <w:p w14:paraId="1E5B97BB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3AD8984E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924776" w:rsidRPr="0063695B" w14:paraId="4127769C" w14:textId="77777777" w:rsidTr="00F14CFD">
        <w:tc>
          <w:tcPr>
            <w:tcW w:w="4703" w:type="dxa"/>
          </w:tcPr>
          <w:p w14:paraId="2257CB18" w14:textId="77777777" w:rsidR="00924776" w:rsidRPr="0063695B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63695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Semnătură</w:t>
            </w:r>
            <w:proofErr w:type="spellEnd"/>
            <w:r w:rsidRPr="0063695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proiectant</w:t>
            </w:r>
          </w:p>
          <w:p w14:paraId="1D171AA2" w14:textId="77777777" w:rsidR="00924776" w:rsidRPr="0063695B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703" w:type="dxa"/>
          </w:tcPr>
          <w:p w14:paraId="1A657433" w14:textId="77777777" w:rsidR="00924776" w:rsidRPr="0063695B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3695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          Data:</w:t>
            </w:r>
          </w:p>
        </w:tc>
      </w:tr>
      <w:tr w:rsidR="00924776" w:rsidRPr="0063695B" w14:paraId="482FE105" w14:textId="77777777" w:rsidTr="00F14CFD">
        <w:trPr>
          <w:trHeight w:val="245"/>
        </w:trPr>
        <w:tc>
          <w:tcPr>
            <w:tcW w:w="4703" w:type="dxa"/>
          </w:tcPr>
          <w:p w14:paraId="21FE0D59" w14:textId="77777777" w:rsidR="00924776" w:rsidRPr="0063695B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703" w:type="dxa"/>
          </w:tcPr>
          <w:p w14:paraId="2A52DE88" w14:textId="77777777" w:rsidR="00924776" w:rsidRPr="0063695B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FD85FF2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5AE5ACAA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381DE95F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6E8EC5C3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4A393AD6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10930A79" w14:textId="77777777" w:rsidR="00924776" w:rsidRPr="0063695B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7405788E" w14:textId="77777777" w:rsidR="00E31672" w:rsidRPr="0063695B" w:rsidRDefault="00924776" w:rsidP="00924776">
      <w:pPr>
        <w:jc w:val="both"/>
        <w:rPr>
          <w:rFonts w:asciiTheme="minorHAnsi" w:hAnsiTheme="minorHAnsi" w:cstheme="minorHAnsi"/>
          <w:sz w:val="22"/>
          <w:szCs w:val="22"/>
        </w:rPr>
      </w:pPr>
      <w:r w:rsidRPr="0063695B">
        <w:rPr>
          <w:rFonts w:asciiTheme="minorHAnsi" w:eastAsia="MS Mincho" w:hAnsiTheme="minorHAnsi" w:cstheme="minorHAnsi"/>
          <w:sz w:val="22"/>
          <w:szCs w:val="22"/>
          <w:lang w:eastAsia="en-US"/>
        </w:rPr>
        <w:t>*se vor înscrie și atașa oferte de preț echipamente, liste de cantități și prețuri unitare provenite din surse verificabile și obiective, care au stat la baza stabilirii prețurilor</w:t>
      </w:r>
      <w:r w:rsidR="00E31672" w:rsidRPr="0063695B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E31672" w:rsidRPr="0063695B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6BC4" w14:textId="77777777" w:rsidR="006B1695" w:rsidRDefault="006B1695">
      <w:r>
        <w:separator/>
      </w:r>
    </w:p>
  </w:endnote>
  <w:endnote w:type="continuationSeparator" w:id="0">
    <w:p w14:paraId="1C18D78F" w14:textId="77777777" w:rsidR="006B1695" w:rsidRDefault="006B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8572" w14:textId="77777777" w:rsidR="00E93FCF" w:rsidRDefault="00E93FCF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21B716E5" w14:textId="77777777">
      <w:trPr>
        <w:cantSplit/>
        <w:trHeight w:hRule="exact" w:val="340"/>
        <w:hidden/>
      </w:trPr>
      <w:tc>
        <w:tcPr>
          <w:tcW w:w="9210" w:type="dxa"/>
        </w:tcPr>
        <w:p w14:paraId="4214596A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7F60B70" w14:textId="77777777" w:rsidR="00F12E7F" w:rsidRDefault="00924776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5D2A01B7" wp14:editId="2F90B80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DEFAEC4" wp14:editId="4F107C1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DE81E6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FAEC4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08DE81E6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674F42A" wp14:editId="0FC7D47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D83D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74F42A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47D83DB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2F821A" wp14:editId="399EC5E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353F5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2CB86A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4FAA325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2F821A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1353F56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2CB86AF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4FAA325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B1A4FEA" wp14:editId="5B78799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217CAA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B753D" w14:textId="77777777" w:rsidR="00072DDE" w:rsidRDefault="00924776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768286C" wp14:editId="51E3ABB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40A989" wp14:editId="19B4BCD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788F45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0A98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58788F45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5BE7128" wp14:editId="3607E39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9FB2A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BE7128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149FB2A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7B24249" wp14:editId="3CA5DA17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8CD32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E74DC2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42F31C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4249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3CC8CD32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E74DC2A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42F31C4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1AC6997" wp14:editId="0E5B996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A3B17" w14:textId="77777777" w:rsidR="006B1695" w:rsidRDefault="006B1695">
      <w:r>
        <w:separator/>
      </w:r>
    </w:p>
  </w:footnote>
  <w:footnote w:type="continuationSeparator" w:id="0">
    <w:p w14:paraId="6A695FE3" w14:textId="77777777" w:rsidR="006B1695" w:rsidRDefault="006B1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635CD" w14:textId="77BF92A9" w:rsidR="00E93FCF" w:rsidRDefault="00E93FCF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6FFE" w14:textId="0B6A42DA" w:rsidR="002B3BB9" w:rsidRPr="00851382" w:rsidRDefault="00924776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D8B97AF" wp14:editId="7F46E0C6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18CC32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15E9AD1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8B97AF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6B18CC32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315E9AD1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88A9" w14:textId="4A6AA16C" w:rsidR="002B3BB9" w:rsidRDefault="00924776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37DD1E19" wp14:editId="38D87E2C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46D36B3" wp14:editId="4CD84D4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118F42F" wp14:editId="555C77A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485744">
    <w:abstractNumId w:val="1"/>
  </w:num>
  <w:num w:numId="2" w16cid:durableId="214160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B3BB9"/>
    <w:rsid w:val="002C32FD"/>
    <w:rsid w:val="002E07E9"/>
    <w:rsid w:val="002F1246"/>
    <w:rsid w:val="00351F71"/>
    <w:rsid w:val="00376CFE"/>
    <w:rsid w:val="003E2E03"/>
    <w:rsid w:val="00474F02"/>
    <w:rsid w:val="00521220"/>
    <w:rsid w:val="00523BEA"/>
    <w:rsid w:val="005A6B00"/>
    <w:rsid w:val="005C21C9"/>
    <w:rsid w:val="005C7AFF"/>
    <w:rsid w:val="00625322"/>
    <w:rsid w:val="00634D9C"/>
    <w:rsid w:val="0063695B"/>
    <w:rsid w:val="00643AC4"/>
    <w:rsid w:val="006B1695"/>
    <w:rsid w:val="006B79B9"/>
    <w:rsid w:val="006F14B9"/>
    <w:rsid w:val="007209E0"/>
    <w:rsid w:val="00754551"/>
    <w:rsid w:val="007801F5"/>
    <w:rsid w:val="007A69A6"/>
    <w:rsid w:val="007C403D"/>
    <w:rsid w:val="00800280"/>
    <w:rsid w:val="00851382"/>
    <w:rsid w:val="0088290B"/>
    <w:rsid w:val="008C26CE"/>
    <w:rsid w:val="008E7688"/>
    <w:rsid w:val="00924776"/>
    <w:rsid w:val="009345B2"/>
    <w:rsid w:val="00936CF8"/>
    <w:rsid w:val="0095716B"/>
    <w:rsid w:val="009F711B"/>
    <w:rsid w:val="00A06DE4"/>
    <w:rsid w:val="00A126FE"/>
    <w:rsid w:val="00A45A24"/>
    <w:rsid w:val="00AE4990"/>
    <w:rsid w:val="00B15233"/>
    <w:rsid w:val="00BD3175"/>
    <w:rsid w:val="00C05C7A"/>
    <w:rsid w:val="00C82AD1"/>
    <w:rsid w:val="00C916A3"/>
    <w:rsid w:val="00CC6C98"/>
    <w:rsid w:val="00D22014"/>
    <w:rsid w:val="00D223E3"/>
    <w:rsid w:val="00D94812"/>
    <w:rsid w:val="00DD113C"/>
    <w:rsid w:val="00E31672"/>
    <w:rsid w:val="00E753B1"/>
    <w:rsid w:val="00E93FCF"/>
    <w:rsid w:val="00EC5153"/>
    <w:rsid w:val="00EF25AA"/>
    <w:rsid w:val="00EF6CD7"/>
    <w:rsid w:val="00F12E7F"/>
    <w:rsid w:val="00F93C1D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D7BA9"/>
  <w15:chartTrackingRefBased/>
  <w15:docId w15:val="{55B5FB66-0CC9-495B-B6BD-EEDB1EA6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elgril">
    <w:name w:val="Table Grid"/>
    <w:basedOn w:val="TabelNormal"/>
    <w:uiPriority w:val="59"/>
    <w:rsid w:val="00924776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223E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5F4AC-3D22-4F0D-8510-94872DB34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1501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11</cp:revision>
  <cp:lastPrinted>2022-03-29T08:07:00Z</cp:lastPrinted>
  <dcterms:created xsi:type="dcterms:W3CDTF">2023-05-29T10:11:00Z</dcterms:created>
  <dcterms:modified xsi:type="dcterms:W3CDTF">2026-08-20T13:54:00Z</dcterms:modified>
</cp:coreProperties>
</file>